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158</w:t>
        </w:r>
      </w:fldSimple>
      <w:r w:rsidR="002762CA">
        <w:fldChar w:fldCharType="begin"/>
      </w:r>
      <w:r w:rsidR="002762CA">
        <w:instrText xml:space="preserve"> DOCPROPERTY  MtgTitle  \* MERGEFORMAT </w:instrText>
      </w:r>
      <w:r w:rsidR="002762CA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S5-246389</w:t>
        </w:r>
      </w:fldSimple>
    </w:p>
    <w:p w14:paraId="7CB45193" w14:textId="77777777" w:rsidR="001E41F3" w:rsidRDefault="002762C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762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762C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1395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762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762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565103" w:rsidR="00F25D98" w:rsidRDefault="00ED0A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6EE2D6" w:rsidR="00F25D98" w:rsidRDefault="00ED0A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762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TS 28.541 Correct isWritable property for Slicing NRM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762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CBF6E9" w:rsidR="001E41F3" w:rsidRDefault="00ED0A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762CA">
              <w:fldChar w:fldCharType="begin"/>
            </w:r>
            <w:r w:rsidR="002762CA">
              <w:instrText xml:space="preserve"> DOCPROPERTY  SourceIfTsg  \* MERGEFORMAT </w:instrText>
            </w:r>
            <w:r w:rsidR="002762C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762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762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762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762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A9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D0A9F" w:rsidRDefault="00ED0A9F" w:rsidP="00ED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754D6" w14:textId="77777777" w:rsidR="00ED0A9F" w:rsidRDefault="00ED0A9F" w:rsidP="00ED0A9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isWritable property for attribute “</w:t>
            </w:r>
            <w:r w:rsidRPr="000B47AB">
              <w:rPr>
                <w:noProof/>
                <w:lang w:eastAsia="zh-CN"/>
              </w:rPr>
              <w:t>dLThptPerSlice</w:t>
            </w:r>
            <w:r>
              <w:rPr>
                <w:noProof/>
                <w:lang w:eastAsia="zh-CN"/>
              </w:rPr>
              <w:t xml:space="preserve">”,” </w:t>
            </w:r>
            <w:r w:rsidRPr="000B47AB">
              <w:rPr>
                <w:noProof/>
                <w:lang w:eastAsia="zh-CN"/>
              </w:rPr>
              <w:t>dLThptPerUE</w:t>
            </w:r>
            <w:r>
              <w:rPr>
                <w:noProof/>
                <w:lang w:eastAsia="zh-CN"/>
              </w:rPr>
              <w:t>”,”</w:t>
            </w:r>
            <w:r w:rsidRPr="000B47AB">
              <w:rPr>
                <w:noProof/>
                <w:lang w:eastAsia="zh-CN"/>
              </w:rPr>
              <w:t xml:space="preserve"> uLThptPerSlice</w:t>
            </w:r>
            <w:r>
              <w:rPr>
                <w:noProof/>
                <w:lang w:eastAsia="zh-CN"/>
              </w:rPr>
              <w:t>” and “</w:t>
            </w:r>
            <w:r w:rsidRPr="000B47AB">
              <w:rPr>
                <w:noProof/>
                <w:lang w:eastAsia="zh-CN"/>
              </w:rPr>
              <w:t>uLThptPerUE</w:t>
            </w:r>
            <w:r>
              <w:rPr>
                <w:noProof/>
                <w:lang w:eastAsia="zh-CN"/>
              </w:rPr>
              <w:t xml:space="preserve">” which  type is </w:t>
            </w:r>
            <w:r w:rsidRPr="000B47AB">
              <w:rPr>
                <w:noProof/>
                <w:lang w:eastAsia="zh-CN"/>
              </w:rPr>
              <w:t>XLThpt&lt;&lt;dataType&gt;&gt;</w:t>
            </w:r>
            <w:r>
              <w:rPr>
                <w:noProof/>
                <w:lang w:eastAsia="zh-CN"/>
              </w:rPr>
              <w:t xml:space="preserve"> is  “T”, however, the isWritable property for attribute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all </w:t>
            </w:r>
            <w:r>
              <w:rPr>
                <w:rFonts w:hint="eastAsia"/>
                <w:noProof/>
                <w:lang w:eastAsia="zh-CN"/>
              </w:rPr>
              <w:t>at</w:t>
            </w:r>
            <w:r>
              <w:rPr>
                <w:noProof/>
                <w:lang w:eastAsia="zh-CN"/>
              </w:rPr>
              <w:t xml:space="preserve">ttibute of </w:t>
            </w:r>
            <w:r w:rsidRPr="000B47AB">
              <w:rPr>
                <w:noProof/>
                <w:lang w:eastAsia="zh-CN"/>
              </w:rPr>
              <w:t>XLThpt&lt;&lt;dataType&gt;&gt;</w:t>
            </w:r>
            <w:r>
              <w:rPr>
                <w:noProof/>
                <w:lang w:eastAsia="zh-CN"/>
              </w:rPr>
              <w:t xml:space="preserve">  are false, which is incorrect. Moreover, the vlaues of attribute “</w:t>
            </w:r>
            <w:r w:rsidRPr="000B47AB">
              <w:rPr>
                <w:noProof/>
                <w:lang w:eastAsia="zh-CN"/>
              </w:rPr>
              <w:t>guaThpt</w:t>
            </w:r>
            <w:r>
              <w:rPr>
                <w:noProof/>
                <w:lang w:eastAsia="zh-CN"/>
              </w:rPr>
              <w:t>” and “</w:t>
            </w:r>
            <w:r w:rsidRPr="000B47AB">
              <w:rPr>
                <w:noProof/>
                <w:lang w:eastAsia="zh-CN"/>
              </w:rPr>
              <w:t>maxThpt</w:t>
            </w:r>
            <w:r>
              <w:rPr>
                <w:noProof/>
                <w:lang w:eastAsia="zh-CN"/>
              </w:rPr>
              <w:t>” in ServiceProfile and SliceP</w:t>
            </w:r>
            <w:r>
              <w:rPr>
                <w:rFonts w:hint="eastAsia"/>
                <w:noProof/>
                <w:lang w:eastAsia="zh-CN"/>
              </w:rPr>
              <w:t>rofile</w:t>
            </w:r>
            <w:r>
              <w:rPr>
                <w:noProof/>
                <w:lang w:eastAsia="zh-CN"/>
              </w:rPr>
              <w:t xml:space="preserve"> are specified by the MnS consumer.  </w:t>
            </w:r>
          </w:p>
          <w:p w14:paraId="1AE0F007" w14:textId="77777777" w:rsidR="00ED0A9F" w:rsidRDefault="00ED0A9F" w:rsidP="00ED0A9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Same issue for attribute “</w:t>
            </w:r>
            <w:r w:rsidRPr="00145D6A">
              <w:rPr>
                <w:noProof/>
                <w:lang w:eastAsia="zh-CN"/>
              </w:rPr>
              <w:t>3GPPNoOfPDUSessions</w:t>
            </w:r>
            <w:r>
              <w:rPr>
                <w:noProof/>
                <w:lang w:eastAsia="zh-CN"/>
              </w:rPr>
              <w:t>” and “</w:t>
            </w:r>
            <w:r w:rsidRPr="00145D6A">
              <w:rPr>
                <w:noProof/>
                <w:lang w:eastAsia="zh-CN"/>
              </w:rPr>
              <w:t>non</w:t>
            </w:r>
            <w:r w:rsidRPr="00145D6A" w:rsidDel="00D013F2">
              <w:rPr>
                <w:noProof/>
                <w:lang w:eastAsia="zh-CN"/>
              </w:rPr>
              <w:t>3GPPnOofPDUSessions</w:t>
            </w:r>
            <w:r>
              <w:rPr>
                <w:noProof/>
                <w:lang w:eastAsia="zh-CN"/>
              </w:rPr>
              <w:t xml:space="preserve">” in </w:t>
            </w:r>
            <w:r w:rsidRPr="00145D6A">
              <w:rPr>
                <w:noProof/>
                <w:lang w:eastAsia="zh-CN"/>
              </w:rPr>
              <w:t>MaxNumberofPDUSessions &lt;&lt;dataType&gt;&gt;</w:t>
            </w:r>
          </w:p>
          <w:p w14:paraId="733B5DEF" w14:textId="77777777" w:rsidR="00ED0A9F" w:rsidRDefault="00ED0A9F" w:rsidP="00ED0A9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Same</w:t>
            </w:r>
            <w:r>
              <w:rPr>
                <w:noProof/>
                <w:lang w:eastAsia="zh-CN"/>
              </w:rPr>
              <w:t xml:space="preserve"> issue for attribute “</w:t>
            </w:r>
            <w:r w:rsidRPr="00145D6A">
              <w:rPr>
                <w:noProof/>
                <w:lang w:eastAsia="zh-CN"/>
              </w:rPr>
              <w:t>density</w:t>
            </w:r>
            <w:r>
              <w:rPr>
                <w:noProof/>
                <w:lang w:eastAsia="zh-CN"/>
              </w:rPr>
              <w:t xml:space="preserve">” in </w:t>
            </w:r>
            <w:r w:rsidRPr="00145D6A">
              <w:rPr>
                <w:noProof/>
                <w:lang w:eastAsia="zh-CN"/>
              </w:rPr>
              <w:t>TermDensity&lt;&lt;dataType&gt;&gt;</w:t>
            </w:r>
          </w:p>
          <w:p w14:paraId="708AA7DE" w14:textId="0F351A71" w:rsidR="00ED0A9F" w:rsidRDefault="00ED0A9F" w:rsidP="00ED0A9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Same</w:t>
            </w:r>
            <w:r>
              <w:rPr>
                <w:noProof/>
                <w:lang w:eastAsia="zh-CN"/>
              </w:rPr>
              <w:t xml:space="preserve"> issue for attribute “</w:t>
            </w:r>
            <w:r w:rsidRPr="00ED0A9F">
              <w:rPr>
                <w:noProof/>
                <w:lang w:eastAsia="zh-CN"/>
              </w:rPr>
              <w:t>3GPPNoOfUEs</w:t>
            </w:r>
            <w:r>
              <w:rPr>
                <w:noProof/>
                <w:lang w:eastAsia="zh-CN"/>
              </w:rPr>
              <w:t xml:space="preserve">”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“</w:t>
            </w:r>
            <w:r w:rsidRPr="00ED0A9F">
              <w:rPr>
                <w:noProof/>
                <w:lang w:eastAsia="zh-CN"/>
              </w:rPr>
              <w:t>non3GPPNoOfUEs</w:t>
            </w:r>
            <w:r>
              <w:rPr>
                <w:noProof/>
                <w:lang w:eastAsia="zh-CN"/>
              </w:rPr>
              <w:t xml:space="preserve">” in </w:t>
            </w:r>
            <w:r w:rsidRPr="00ED0A9F">
              <w:rPr>
                <w:noProof/>
                <w:lang w:eastAsia="zh-CN"/>
              </w:rPr>
              <w:t>MaxNumberofUEs &lt;&lt;dataType&gt;&gt;</w:t>
            </w:r>
          </w:p>
        </w:tc>
      </w:tr>
      <w:tr w:rsidR="00ED0A9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D0A9F" w:rsidRDefault="00ED0A9F" w:rsidP="00ED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D0A9F" w:rsidRDefault="00ED0A9F" w:rsidP="00ED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A9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D0A9F" w:rsidRDefault="00ED0A9F" w:rsidP="00ED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415812" w14:textId="77777777" w:rsidR="00ED0A9F" w:rsidRDefault="00ED0A9F" w:rsidP="00ED0A9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isWritable property for attribute “</w:t>
            </w:r>
            <w:r w:rsidRPr="000B47AB">
              <w:rPr>
                <w:noProof/>
                <w:lang w:eastAsia="zh-CN"/>
              </w:rPr>
              <w:t>guaThpt</w:t>
            </w:r>
            <w:r>
              <w:rPr>
                <w:noProof/>
                <w:lang w:eastAsia="zh-CN"/>
              </w:rPr>
              <w:t>” and “</w:t>
            </w:r>
            <w:r w:rsidRPr="000B47AB">
              <w:rPr>
                <w:noProof/>
                <w:lang w:eastAsia="zh-CN"/>
              </w:rPr>
              <w:t>maxThpt</w:t>
            </w:r>
            <w:r>
              <w:rPr>
                <w:noProof/>
                <w:lang w:eastAsia="zh-CN"/>
              </w:rPr>
              <w:t xml:space="preserve">” in </w:t>
            </w:r>
            <w:r w:rsidRPr="000B47AB">
              <w:rPr>
                <w:noProof/>
                <w:lang w:eastAsia="zh-CN"/>
              </w:rPr>
              <w:t>XLThpt&lt;&lt;dataType&gt;&gt;</w:t>
            </w:r>
            <w:r>
              <w:rPr>
                <w:noProof/>
                <w:lang w:eastAsia="zh-CN"/>
              </w:rPr>
              <w:t xml:space="preserve"> from “F” to “T”.</w:t>
            </w:r>
          </w:p>
          <w:p w14:paraId="1CDC7D1D" w14:textId="77777777" w:rsidR="00ED0A9F" w:rsidRDefault="00ED0A9F" w:rsidP="00ED0A9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isWritable property for attribute “</w:t>
            </w:r>
            <w:r w:rsidRPr="00145D6A">
              <w:rPr>
                <w:noProof/>
                <w:lang w:eastAsia="zh-CN"/>
              </w:rPr>
              <w:t>3GPPNoOfPDUSessions</w:t>
            </w:r>
            <w:r>
              <w:rPr>
                <w:noProof/>
                <w:lang w:eastAsia="zh-CN"/>
              </w:rPr>
              <w:t>” and “</w:t>
            </w:r>
            <w:r w:rsidRPr="00145D6A">
              <w:rPr>
                <w:noProof/>
                <w:lang w:eastAsia="zh-CN"/>
              </w:rPr>
              <w:t>non</w:t>
            </w:r>
            <w:r w:rsidRPr="00145D6A" w:rsidDel="00D013F2">
              <w:rPr>
                <w:noProof/>
                <w:lang w:eastAsia="zh-CN"/>
              </w:rPr>
              <w:t>3GPPnOofPDUSessions</w:t>
            </w:r>
            <w:r>
              <w:rPr>
                <w:noProof/>
                <w:lang w:eastAsia="zh-CN"/>
              </w:rPr>
              <w:t>” in</w:t>
            </w:r>
            <w:r w:rsidRPr="00145D6A">
              <w:rPr>
                <w:noProof/>
                <w:lang w:eastAsia="zh-CN"/>
              </w:rPr>
              <w:t xml:space="preserve"> MaxNumberofPDUSessions &lt;&lt;dataType&gt;&gt;</w:t>
            </w:r>
            <w:r>
              <w:rPr>
                <w:noProof/>
                <w:lang w:eastAsia="zh-CN"/>
              </w:rPr>
              <w:t xml:space="preserve"> from “F” to “T”.</w:t>
            </w:r>
          </w:p>
          <w:p w14:paraId="667C4CFD" w14:textId="77777777" w:rsidR="00ED0A9F" w:rsidRDefault="00ED0A9F" w:rsidP="00ED0A9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Change the isWritable property for attribute “</w:t>
            </w:r>
            <w:r w:rsidRPr="00145D6A">
              <w:rPr>
                <w:noProof/>
                <w:lang w:eastAsia="zh-CN"/>
              </w:rPr>
              <w:t>density</w:t>
            </w:r>
            <w:r>
              <w:rPr>
                <w:noProof/>
                <w:lang w:eastAsia="zh-CN"/>
              </w:rPr>
              <w:t xml:space="preserve">” in </w:t>
            </w:r>
            <w:r w:rsidRPr="00145D6A">
              <w:rPr>
                <w:noProof/>
                <w:lang w:eastAsia="zh-CN"/>
              </w:rPr>
              <w:t>TermDensity&lt;&lt;dataType&gt;&gt;</w:t>
            </w:r>
            <w:r>
              <w:rPr>
                <w:noProof/>
                <w:lang w:eastAsia="zh-CN"/>
              </w:rPr>
              <w:t xml:space="preserve"> from “F” to “T”.</w:t>
            </w:r>
          </w:p>
          <w:p w14:paraId="31C656EC" w14:textId="7516CC87" w:rsidR="00ED0A9F" w:rsidRDefault="00ED0A9F" w:rsidP="00ED0A9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Change the isWritable property for attribute “</w:t>
            </w:r>
            <w:r w:rsidRPr="00ED0A9F">
              <w:rPr>
                <w:noProof/>
                <w:lang w:eastAsia="zh-CN"/>
              </w:rPr>
              <w:t>3GPPNoOfUEs</w:t>
            </w:r>
            <w:r>
              <w:rPr>
                <w:noProof/>
                <w:lang w:eastAsia="zh-CN"/>
              </w:rPr>
              <w:t xml:space="preserve">”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“</w:t>
            </w:r>
            <w:r w:rsidRPr="00ED0A9F">
              <w:rPr>
                <w:noProof/>
                <w:lang w:eastAsia="zh-CN"/>
              </w:rPr>
              <w:t>non3GPPNoOfUEs</w:t>
            </w:r>
            <w:r>
              <w:rPr>
                <w:noProof/>
                <w:lang w:eastAsia="zh-CN"/>
              </w:rPr>
              <w:t xml:space="preserve">”  in </w:t>
            </w:r>
            <w:r w:rsidRPr="00ED0A9F">
              <w:rPr>
                <w:noProof/>
                <w:lang w:eastAsia="zh-CN"/>
              </w:rPr>
              <w:t>MaxNumberofUEs &lt;&lt;dataType&gt;&gt;</w:t>
            </w:r>
            <w:r>
              <w:rPr>
                <w:noProof/>
                <w:lang w:eastAsia="zh-CN"/>
              </w:rPr>
              <w:t xml:space="preserve"> from “F” to “T”.</w:t>
            </w:r>
          </w:p>
        </w:tc>
      </w:tr>
      <w:tr w:rsidR="00ED0A9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D0A9F" w:rsidRDefault="00ED0A9F" w:rsidP="00ED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D0A9F" w:rsidRDefault="00ED0A9F" w:rsidP="00ED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A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D0A9F" w:rsidRDefault="00ED0A9F" w:rsidP="00ED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2A49D1" w:rsidR="00ED0A9F" w:rsidRDefault="00ED0A9F" w:rsidP="00ED0A9F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isWritable property for attibute “</w:t>
            </w:r>
            <w:r w:rsidRPr="000B47AB">
              <w:rPr>
                <w:noProof/>
                <w:lang w:eastAsia="zh-CN"/>
              </w:rPr>
              <w:t>guaThpt</w:t>
            </w:r>
            <w:r>
              <w:rPr>
                <w:noProof/>
                <w:lang w:eastAsia="zh-CN"/>
              </w:rPr>
              <w:t>”, “</w:t>
            </w:r>
            <w:r w:rsidRPr="000B47AB">
              <w:rPr>
                <w:noProof/>
                <w:lang w:eastAsia="zh-CN"/>
              </w:rPr>
              <w:t>maxThpt</w:t>
            </w:r>
            <w:r>
              <w:rPr>
                <w:noProof/>
                <w:lang w:eastAsia="zh-CN"/>
              </w:rPr>
              <w:t>”, “</w:t>
            </w:r>
            <w:r w:rsidRPr="00145D6A">
              <w:rPr>
                <w:noProof/>
                <w:lang w:eastAsia="zh-CN"/>
              </w:rPr>
              <w:t>3GPPNoOfPDUSessions</w:t>
            </w:r>
            <w:r>
              <w:rPr>
                <w:noProof/>
                <w:lang w:eastAsia="zh-CN"/>
              </w:rPr>
              <w:t>”,“</w:t>
            </w:r>
            <w:r w:rsidRPr="00145D6A">
              <w:rPr>
                <w:noProof/>
                <w:lang w:eastAsia="zh-CN"/>
              </w:rPr>
              <w:t>non</w:t>
            </w:r>
            <w:r w:rsidRPr="00145D6A" w:rsidDel="00D013F2">
              <w:rPr>
                <w:noProof/>
                <w:lang w:eastAsia="zh-CN"/>
              </w:rPr>
              <w:t>3GPPnOofPDUSessions</w:t>
            </w:r>
            <w:r>
              <w:rPr>
                <w:noProof/>
                <w:lang w:eastAsia="zh-CN"/>
              </w:rPr>
              <w:t>”, “</w:t>
            </w:r>
            <w:r w:rsidRPr="000B47AB">
              <w:rPr>
                <w:noProof/>
                <w:lang w:eastAsia="zh-CN"/>
              </w:rPr>
              <w:t>3GPPNoOfUEs</w:t>
            </w:r>
            <w:r>
              <w:rPr>
                <w:noProof/>
                <w:lang w:eastAsia="zh-CN"/>
              </w:rPr>
              <w:t>” and “</w:t>
            </w:r>
            <w:r w:rsidRPr="000B47AB">
              <w:rPr>
                <w:noProof/>
                <w:lang w:eastAsia="zh-CN"/>
              </w:rPr>
              <w:t>non3GPPNoOfUEs</w:t>
            </w:r>
            <w:r>
              <w:rPr>
                <w:noProof/>
                <w:lang w:eastAsia="zh-CN"/>
              </w:rPr>
              <w:t>”, “</w:t>
            </w:r>
            <w:r w:rsidRPr="00145D6A">
              <w:rPr>
                <w:noProof/>
                <w:lang w:eastAsia="zh-CN"/>
              </w:rPr>
              <w:t>density</w:t>
            </w:r>
            <w:r>
              <w:rPr>
                <w:noProof/>
                <w:lang w:eastAsia="zh-CN"/>
              </w:rPr>
              <w:t>”, “</w:t>
            </w:r>
            <w:r w:rsidRPr="00ED0A9F">
              <w:rPr>
                <w:noProof/>
                <w:lang w:eastAsia="zh-CN"/>
              </w:rPr>
              <w:t>3GPPNoOfUEs</w:t>
            </w:r>
            <w:r>
              <w:rPr>
                <w:noProof/>
                <w:lang w:eastAsia="zh-CN"/>
              </w:rPr>
              <w:t xml:space="preserve">”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“</w:t>
            </w:r>
            <w:r w:rsidRPr="00ED0A9F">
              <w:rPr>
                <w:noProof/>
                <w:lang w:eastAsia="zh-CN"/>
              </w:rPr>
              <w:t>non3GPPNoOfUEs</w:t>
            </w:r>
            <w:r>
              <w:rPr>
                <w:noProof/>
                <w:lang w:eastAsia="zh-CN"/>
              </w:rPr>
              <w:t>”.</w:t>
            </w:r>
          </w:p>
        </w:tc>
      </w:tr>
      <w:tr w:rsidR="00ED0A9F" w14:paraId="034AF533" w14:textId="77777777" w:rsidTr="00547111">
        <w:tc>
          <w:tcPr>
            <w:tcW w:w="2694" w:type="dxa"/>
            <w:gridSpan w:val="2"/>
          </w:tcPr>
          <w:p w14:paraId="39D9EB5B" w14:textId="77777777" w:rsidR="00ED0A9F" w:rsidRDefault="00ED0A9F" w:rsidP="00ED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D0A9F" w:rsidRDefault="00ED0A9F" w:rsidP="00ED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A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D0A9F" w:rsidRDefault="00ED0A9F" w:rsidP="00ED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2ACE13" w:rsidR="00ED0A9F" w:rsidRDefault="00B22D9D" w:rsidP="00ED0A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.3.9.2, 6.3.12.2, 6.3.17.2, 6.3.38.2</w:t>
            </w:r>
          </w:p>
        </w:tc>
      </w:tr>
      <w:tr w:rsidR="00ED0A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D0A9F" w:rsidRDefault="00ED0A9F" w:rsidP="00ED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D0A9F" w:rsidRDefault="00ED0A9F" w:rsidP="00ED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A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D0A9F" w:rsidRDefault="00ED0A9F" w:rsidP="00ED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D0A9F" w:rsidRDefault="00ED0A9F" w:rsidP="00ED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D0A9F" w:rsidRDefault="00ED0A9F" w:rsidP="00ED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D0A9F" w:rsidRDefault="00ED0A9F" w:rsidP="00ED0A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D0A9F" w:rsidRDefault="00ED0A9F" w:rsidP="00ED0A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0A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D0A9F" w:rsidRDefault="00ED0A9F" w:rsidP="00ED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D0A9F" w:rsidRDefault="00ED0A9F" w:rsidP="00ED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C5F517" w:rsidR="00ED0A9F" w:rsidRDefault="00F90BDE" w:rsidP="00ED0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D0A9F" w:rsidRDefault="00ED0A9F" w:rsidP="00ED0A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D0A9F" w:rsidRDefault="00ED0A9F" w:rsidP="00ED0A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A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D0A9F" w:rsidRDefault="00ED0A9F" w:rsidP="00ED0A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D0A9F" w:rsidRDefault="00ED0A9F" w:rsidP="00ED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587B6D" w:rsidR="00ED0A9F" w:rsidRDefault="00F90BDE" w:rsidP="00ED0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D0A9F" w:rsidRDefault="00ED0A9F" w:rsidP="00ED0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D0A9F" w:rsidRDefault="00ED0A9F" w:rsidP="00ED0A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A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D0A9F" w:rsidRDefault="00ED0A9F" w:rsidP="00ED0A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D0A9F" w:rsidRDefault="00ED0A9F" w:rsidP="00ED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83D90B" w:rsidR="00ED0A9F" w:rsidRDefault="00F90BDE" w:rsidP="00ED0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D0A9F" w:rsidRDefault="00ED0A9F" w:rsidP="00ED0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D0A9F" w:rsidRDefault="00ED0A9F" w:rsidP="00ED0A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A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D0A9F" w:rsidRDefault="00ED0A9F" w:rsidP="00ED0A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D0A9F" w:rsidRDefault="00ED0A9F" w:rsidP="00ED0A9F">
            <w:pPr>
              <w:pStyle w:val="CRCoverPage"/>
              <w:spacing w:after="0"/>
              <w:rPr>
                <w:noProof/>
              </w:rPr>
            </w:pPr>
          </w:p>
        </w:tc>
      </w:tr>
      <w:tr w:rsidR="00ED0A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D0A9F" w:rsidRDefault="00ED0A9F" w:rsidP="00ED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D0A9F" w:rsidRDefault="00ED0A9F" w:rsidP="00ED0A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0A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D0A9F" w:rsidRPr="008863B9" w:rsidRDefault="00ED0A9F" w:rsidP="00ED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D0A9F" w:rsidRPr="008863B9" w:rsidRDefault="00ED0A9F" w:rsidP="00ED0A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0A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D0A9F" w:rsidRDefault="00ED0A9F" w:rsidP="00ED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D0A9F" w:rsidRDefault="00ED0A9F" w:rsidP="00ED0A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D0A9F" w14:paraId="7E1888B1" w14:textId="77777777" w:rsidTr="0012318C">
        <w:tc>
          <w:tcPr>
            <w:tcW w:w="9521" w:type="dxa"/>
            <w:shd w:val="clear" w:color="auto" w:fill="FFFFCC"/>
            <w:vAlign w:val="center"/>
          </w:tcPr>
          <w:p w14:paraId="24C3942F" w14:textId="77777777" w:rsidR="00ED0A9F" w:rsidRDefault="00ED0A9F" w:rsidP="001231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FD57655" w14:textId="77777777" w:rsidR="00ED0A9F" w:rsidRDefault="00ED0A9F" w:rsidP="00ED0A9F">
      <w:pPr>
        <w:pStyle w:val="3"/>
        <w:rPr>
          <w:lang w:eastAsia="zh-CN"/>
        </w:rPr>
      </w:pPr>
      <w:bookmarkStart w:id="3" w:name="_Toc59183236"/>
      <w:bookmarkStart w:id="4" w:name="_Toc59184702"/>
      <w:bookmarkStart w:id="5" w:name="_Toc59195637"/>
      <w:bookmarkStart w:id="6" w:name="_Toc59440065"/>
      <w:bookmarkStart w:id="7" w:name="_Toc67990488"/>
      <w:bookmarkEnd w:id="1"/>
      <w:bookmarkEnd w:id="2"/>
      <w:r>
        <w:rPr>
          <w:lang w:eastAsia="zh-CN"/>
        </w:rPr>
        <w:t>6.3.9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XLThpt&lt;&lt;dataType&gt;&gt;</w:t>
      </w:r>
      <w:bookmarkEnd w:id="3"/>
      <w:bookmarkEnd w:id="4"/>
      <w:bookmarkEnd w:id="5"/>
      <w:bookmarkEnd w:id="6"/>
      <w:bookmarkEnd w:id="7"/>
    </w:p>
    <w:p w14:paraId="0B294F42" w14:textId="77777777" w:rsidR="00ED0A9F" w:rsidRDefault="00ED0A9F" w:rsidP="00ED0A9F">
      <w:pPr>
        <w:pStyle w:val="4"/>
      </w:pPr>
      <w:bookmarkStart w:id="8" w:name="_Toc59183237"/>
      <w:bookmarkStart w:id="9" w:name="_Toc59184703"/>
      <w:bookmarkStart w:id="10" w:name="_Toc59195638"/>
      <w:bookmarkStart w:id="11" w:name="_Toc59440066"/>
      <w:bookmarkStart w:id="12" w:name="_Toc67990489"/>
      <w:r>
        <w:t>6.3.9.1</w:t>
      </w:r>
      <w:r>
        <w:tab/>
        <w:t>Definition</w:t>
      </w:r>
      <w:bookmarkEnd w:id="8"/>
      <w:bookmarkEnd w:id="9"/>
      <w:bookmarkEnd w:id="10"/>
      <w:bookmarkEnd w:id="11"/>
      <w:bookmarkEnd w:id="12"/>
    </w:p>
    <w:p w14:paraId="4AD2492E" w14:textId="77777777" w:rsidR="00ED0A9F" w:rsidRDefault="00ED0A9F" w:rsidP="00ED0A9F">
      <w:r>
        <w:t xml:space="preserve">This data type </w:t>
      </w:r>
      <w:r w:rsidRPr="00AF0119">
        <w:t xml:space="preserve">can be used to </w:t>
      </w:r>
      <w:r>
        <w:t>represent downlink</w:t>
      </w:r>
      <w:r w:rsidRPr="00AF0119">
        <w:t xml:space="preserve"> or uplink</w:t>
      </w:r>
      <w:r>
        <w:t xml:space="preserve"> throughput per </w:t>
      </w:r>
      <w:r w:rsidRPr="00AF0119">
        <w:t xml:space="preserve">network </w:t>
      </w:r>
      <w:r>
        <w:t xml:space="preserve">slice </w:t>
      </w:r>
      <w:r w:rsidRPr="00AF0119">
        <w:t>, per network slice subnet,</w:t>
      </w:r>
      <w:r>
        <w:t xml:space="preserve">or per UE </w:t>
      </w:r>
      <w:r w:rsidRPr="00AF0119">
        <w:t xml:space="preserve">in a network slice </w:t>
      </w:r>
      <w:r>
        <w:t>(</w:t>
      </w:r>
      <w:r>
        <w:rPr>
          <w:rFonts w:cs="Arial"/>
          <w:snapToGrid w:val="0"/>
          <w:szCs w:val="18"/>
        </w:rPr>
        <w:t>see clause 3.4.5, 3.4.6, 3.4.31 and 3.4.32 of GSMA NG.116 [50]</w:t>
      </w:r>
      <w:r>
        <w:t xml:space="preserve">). </w:t>
      </w:r>
    </w:p>
    <w:p w14:paraId="004E3804" w14:textId="77777777" w:rsidR="00ED0A9F" w:rsidRDefault="00ED0A9F" w:rsidP="00ED0A9F">
      <w:pPr>
        <w:pStyle w:val="4"/>
      </w:pPr>
      <w:bookmarkStart w:id="13" w:name="_Toc59183238"/>
      <w:bookmarkStart w:id="14" w:name="_Toc59184704"/>
      <w:bookmarkStart w:id="15" w:name="_Toc59195639"/>
      <w:bookmarkStart w:id="16" w:name="_Toc59440067"/>
      <w:bookmarkStart w:id="17" w:name="_Toc67990490"/>
      <w:r>
        <w:t>6</w:t>
      </w:r>
      <w:r>
        <w:rPr>
          <w:lang w:eastAsia="zh-CN"/>
        </w:rPr>
        <w:t>.</w:t>
      </w:r>
      <w:r>
        <w:t>3.9.2</w:t>
      </w:r>
      <w:r>
        <w:tab/>
        <w:t>Attributes</w:t>
      </w:r>
      <w:bookmarkEnd w:id="13"/>
      <w:bookmarkEnd w:id="14"/>
      <w:bookmarkEnd w:id="15"/>
      <w:bookmarkEnd w:id="16"/>
      <w:bookmarkEnd w:id="17"/>
    </w:p>
    <w:p w14:paraId="53C79DCF" w14:textId="77777777" w:rsidR="00ED0A9F" w:rsidRPr="00F17312" w:rsidRDefault="00ED0A9F" w:rsidP="00ED0A9F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ED0A9F" w14:paraId="5C1A0924" w14:textId="77777777" w:rsidTr="0012318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BFDFC6C" w14:textId="77777777" w:rsidR="00ED0A9F" w:rsidRDefault="00ED0A9F" w:rsidP="001231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9C98484" w14:textId="77777777" w:rsidR="00ED0A9F" w:rsidRDefault="00ED0A9F" w:rsidP="001231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2ED8828" w14:textId="77777777" w:rsidR="00ED0A9F" w:rsidRDefault="00ED0A9F" w:rsidP="0012318C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D8D35F4" w14:textId="77777777" w:rsidR="00ED0A9F" w:rsidRDefault="00ED0A9F" w:rsidP="0012318C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D5BC029" w14:textId="77777777" w:rsidR="00ED0A9F" w:rsidRDefault="00ED0A9F" w:rsidP="001231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3E7BBBD" w14:textId="77777777" w:rsidR="00ED0A9F" w:rsidRDefault="00ED0A9F" w:rsidP="001231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ED0A9F" w14:paraId="609070BE" w14:textId="77777777" w:rsidTr="0012318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8EDB" w14:textId="77777777" w:rsidR="00ED0A9F" w:rsidRDefault="00ED0A9F" w:rsidP="0012318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4D29" w14:textId="77777777" w:rsidR="00ED0A9F" w:rsidRDefault="00ED0A9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036D" w14:textId="77777777" w:rsidR="00ED0A9F" w:rsidRDefault="00ED0A9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724CC" w14:textId="77777777" w:rsidR="00ED0A9F" w:rsidRDefault="00ED0A9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B626D" w14:textId="77777777" w:rsidR="00ED0A9F" w:rsidRDefault="00ED0A9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D1E7" w14:textId="77777777" w:rsidR="00ED0A9F" w:rsidRDefault="00ED0A9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D0A9F" w14:paraId="31AC6305" w14:textId="77777777" w:rsidTr="0012318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2375" w14:textId="77777777" w:rsidR="00ED0A9F" w:rsidRDefault="00ED0A9F" w:rsidP="0012318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bookmarkStart w:id="18" w:name="_GoBack"/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  <w:bookmarkEnd w:id="18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11B4" w14:textId="77777777" w:rsidR="00ED0A9F" w:rsidRDefault="00ED0A9F" w:rsidP="0012318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E3D5" w14:textId="77777777" w:rsidR="00ED0A9F" w:rsidRDefault="00ED0A9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73A1E" w14:textId="28EF55AC" w:rsidR="00ED0A9F" w:rsidRDefault="00ED0A9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19" w:author="Huawei" w:date="2024-11-04T19:2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del w:id="20" w:author="Huawei" w:date="2024-11-04T19:28:00Z">
              <w:r w:rsidDel="00ED0A9F">
                <w:rPr>
                  <w:rFonts w:cs="Arial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D85A3" w14:textId="77777777" w:rsidR="00ED0A9F" w:rsidRDefault="00ED0A9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97E7" w14:textId="77777777" w:rsidR="00ED0A9F" w:rsidRDefault="00ED0A9F" w:rsidP="0012318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D0A9F" w14:paraId="2DE669A2" w14:textId="77777777" w:rsidTr="0012318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F7216" w14:textId="77777777" w:rsidR="00ED0A9F" w:rsidRDefault="00ED0A9F" w:rsidP="0012318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88379" w14:textId="77777777" w:rsidR="00ED0A9F" w:rsidRDefault="00ED0A9F" w:rsidP="0012318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86565" w14:textId="77777777" w:rsidR="00ED0A9F" w:rsidRDefault="00ED0A9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7C28" w14:textId="00B67171" w:rsidR="00ED0A9F" w:rsidRDefault="00ED0A9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21" w:author="Huawei" w:date="2024-11-04T19:2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del w:id="22" w:author="Huawei" w:date="2024-11-04T19:28:00Z">
              <w:r w:rsidDel="00ED0A9F">
                <w:rPr>
                  <w:rFonts w:cs="Arial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5C14E" w14:textId="77777777" w:rsidR="00ED0A9F" w:rsidRDefault="00ED0A9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9EB5" w14:textId="77777777" w:rsidR="00ED0A9F" w:rsidRDefault="00ED0A9F" w:rsidP="0012318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7B6F4AA2" w14:textId="77777777" w:rsidR="00ED0A9F" w:rsidRPr="00F17312" w:rsidRDefault="00ED0A9F" w:rsidP="00ED0A9F">
      <w:bookmarkStart w:id="23" w:name="_Toc59183239"/>
      <w:bookmarkStart w:id="24" w:name="_Toc59184705"/>
      <w:bookmarkStart w:id="25" w:name="_Toc59195640"/>
      <w:bookmarkStart w:id="26" w:name="_Toc59440068"/>
      <w:bookmarkStart w:id="27" w:name="_Toc67990491"/>
    </w:p>
    <w:p w14:paraId="778F206F" w14:textId="77777777" w:rsidR="00ED0A9F" w:rsidRDefault="00ED0A9F" w:rsidP="00ED0A9F">
      <w:pPr>
        <w:pStyle w:val="4"/>
      </w:pPr>
      <w:r>
        <w:t>6.3.9.3</w:t>
      </w:r>
      <w:r>
        <w:tab/>
        <w:t>Attribute constraints</w:t>
      </w:r>
      <w:bookmarkEnd w:id="23"/>
      <w:bookmarkEnd w:id="24"/>
      <w:bookmarkEnd w:id="25"/>
      <w:bookmarkEnd w:id="26"/>
      <w:bookmarkEnd w:id="27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ED0A9F" w:rsidRPr="003C6572" w14:paraId="0750D16E" w14:textId="77777777" w:rsidTr="0012318C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DC3EA1" w14:textId="77777777" w:rsidR="00ED0A9F" w:rsidRPr="003C6572" w:rsidRDefault="00ED0A9F" w:rsidP="001231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C6572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5B8D84" w14:textId="77777777" w:rsidR="00ED0A9F" w:rsidRPr="003C6572" w:rsidRDefault="00ED0A9F" w:rsidP="001231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C6572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ED0A9F" w:rsidRPr="00A24171" w14:paraId="62BDF038" w14:textId="77777777" w:rsidTr="0012318C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1F95" w14:textId="77777777" w:rsidR="00ED0A9F" w:rsidRPr="003C6572" w:rsidRDefault="00ED0A9F" w:rsidP="0012318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r w:rsidRPr="003C6572">
              <w:rPr>
                <w:rFonts w:ascii="Courier New" w:hAnsi="Courier New" w:cs="Courier New"/>
                <w:lang w:eastAsia="zh-CN"/>
              </w:rPr>
              <w:t>servAttrCom</w:t>
            </w:r>
            <w:r w:rsidRPr="003C6572">
              <w:rPr>
                <w:rFonts w:ascii="Courier New" w:hAnsi="Courier New" w:cs="Courier New"/>
                <w:sz w:val="18"/>
                <w:lang w:eastAsia="zh-CN"/>
              </w:rPr>
              <w:t xml:space="preserve"> </w:t>
            </w:r>
            <w:r w:rsidRPr="003C6572"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80EE" w14:textId="77777777" w:rsidR="00ED0A9F" w:rsidRPr="00A24171" w:rsidRDefault="00ED0A9F" w:rsidP="001231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71F56">
              <w:rPr>
                <w:rFonts w:ascii="Arial" w:hAnsi="Arial" w:cs="Arial"/>
                <w:sz w:val="18"/>
                <w:szCs w:val="18"/>
                <w:lang w:val="en-IE"/>
              </w:rPr>
              <w:t xml:space="preserve">Condition: This [attribute] is mandatory only </w:t>
            </w:r>
            <w:r w:rsidRPr="00A71F56">
              <w:rPr>
                <w:rFonts w:ascii="Arial" w:hAnsi="Arial" w:cs="Arial"/>
                <w:i/>
                <w:iCs/>
                <w:sz w:val="18"/>
                <w:szCs w:val="18"/>
                <w:lang w:val="en-IE"/>
              </w:rPr>
              <w:t>when requirements are being defined on</w:t>
            </w:r>
            <w:r w:rsidRPr="00A71F56">
              <w:rPr>
                <w:rFonts w:ascii="Arial" w:hAnsi="Arial" w:cs="Arial"/>
                <w:sz w:val="18"/>
                <w:szCs w:val="18"/>
                <w:lang w:val="en-IE"/>
              </w:rPr>
              <w:t xml:space="preserve"> throughput per: network slice (GSMA attribute), per UE in a network slice (GSMA attribute)</w:t>
            </w:r>
            <w:r>
              <w:t xml:space="preserve"> </w:t>
            </w:r>
            <w:r w:rsidRPr="00B77D76">
              <w:rPr>
                <w:rFonts w:ascii="Arial" w:hAnsi="Arial" w:cs="Arial"/>
                <w:sz w:val="18"/>
                <w:szCs w:val="18"/>
                <w:lang w:val="en-IE"/>
              </w:rPr>
              <w:t>in ServiceProfile</w:t>
            </w:r>
            <w:r w:rsidRPr="00A71F56">
              <w:rPr>
                <w:rFonts w:ascii="Arial" w:hAnsi="Arial" w:cs="Arial"/>
                <w:sz w:val="18"/>
                <w:szCs w:val="18"/>
                <w:lang w:val="en-IE"/>
              </w:rPr>
              <w:t xml:space="preserve">. </w:t>
            </w:r>
          </w:p>
        </w:tc>
      </w:tr>
    </w:tbl>
    <w:p w14:paraId="2BB5724E" w14:textId="77777777" w:rsidR="00ED0A9F" w:rsidRDefault="00ED0A9F" w:rsidP="00ED0A9F">
      <w:pPr>
        <w:rPr>
          <w:lang w:eastAsia="zh-CN"/>
        </w:rPr>
      </w:pPr>
    </w:p>
    <w:p w14:paraId="6AEEEBA1" w14:textId="77777777" w:rsidR="00ED0A9F" w:rsidRDefault="00ED0A9F" w:rsidP="00ED0A9F">
      <w:pPr>
        <w:pStyle w:val="4"/>
      </w:pPr>
      <w:bookmarkStart w:id="28" w:name="_Toc59183240"/>
      <w:bookmarkStart w:id="29" w:name="_Toc59184706"/>
      <w:bookmarkStart w:id="30" w:name="_Toc59195641"/>
      <w:bookmarkStart w:id="31" w:name="_Toc59440069"/>
      <w:bookmarkStart w:id="32" w:name="_Toc67990492"/>
      <w:r>
        <w:rPr>
          <w:lang w:eastAsia="zh-CN"/>
        </w:rPr>
        <w:t>6.3.9.</w:t>
      </w:r>
      <w:r>
        <w:t>4</w:t>
      </w:r>
      <w:r>
        <w:tab/>
        <w:t>Notifications</w:t>
      </w:r>
      <w:bookmarkEnd w:id="28"/>
      <w:bookmarkEnd w:id="29"/>
      <w:bookmarkEnd w:id="30"/>
      <w:bookmarkEnd w:id="31"/>
      <w:bookmarkEnd w:id="32"/>
    </w:p>
    <w:p w14:paraId="6AD282C3" w14:textId="77777777" w:rsidR="00ED0A9F" w:rsidRDefault="00ED0A9F" w:rsidP="00ED0A9F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6A36119D" w14:textId="5383CBDE" w:rsidR="00ED0A9F" w:rsidRDefault="00ED0A9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D0A9F" w14:paraId="2D627287" w14:textId="77777777" w:rsidTr="0012318C">
        <w:tc>
          <w:tcPr>
            <w:tcW w:w="9521" w:type="dxa"/>
            <w:shd w:val="clear" w:color="auto" w:fill="FFFFCC"/>
            <w:vAlign w:val="center"/>
          </w:tcPr>
          <w:p w14:paraId="28C1C9AB" w14:textId="2294F0E9" w:rsidR="00ED0A9F" w:rsidRDefault="00ED0A9F" w:rsidP="001231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ED0A9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A71CD5E" w14:textId="77777777" w:rsidR="00ED0A9F" w:rsidRDefault="00ED0A9F" w:rsidP="00ED0A9F">
      <w:pPr>
        <w:pStyle w:val="3"/>
        <w:rPr>
          <w:lang w:eastAsia="zh-CN"/>
        </w:rPr>
      </w:pPr>
      <w:bookmarkStart w:id="33" w:name="_Toc59183251"/>
      <w:bookmarkStart w:id="34" w:name="_Toc59184717"/>
      <w:bookmarkStart w:id="35" w:name="_Toc59195652"/>
      <w:bookmarkStart w:id="36" w:name="_Toc59440080"/>
      <w:bookmarkStart w:id="37" w:name="_Toc67990503"/>
      <w:r>
        <w:rPr>
          <w:lang w:eastAsia="zh-CN"/>
        </w:rPr>
        <w:t>6.3.12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MaxNumberofPDU</w:t>
      </w:r>
      <w:r>
        <w:rPr>
          <w:rFonts w:ascii="Courier New" w:hAnsi="Courier New" w:cs="Courier New"/>
          <w:color w:val="000000"/>
        </w:rPr>
        <w:t>Sessions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33"/>
      <w:bookmarkEnd w:id="34"/>
      <w:bookmarkEnd w:id="35"/>
      <w:bookmarkEnd w:id="36"/>
      <w:bookmarkEnd w:id="37"/>
    </w:p>
    <w:p w14:paraId="4AE03B6E" w14:textId="77777777" w:rsidR="00ED0A9F" w:rsidRDefault="00ED0A9F" w:rsidP="00ED0A9F">
      <w:pPr>
        <w:pStyle w:val="4"/>
      </w:pPr>
      <w:bookmarkStart w:id="38" w:name="_Toc59183252"/>
      <w:bookmarkStart w:id="39" w:name="_Toc59184718"/>
      <w:bookmarkStart w:id="40" w:name="_Toc59195653"/>
      <w:bookmarkStart w:id="41" w:name="_Toc59440081"/>
      <w:bookmarkStart w:id="42" w:name="_Toc67990504"/>
      <w:r>
        <w:t>6.3.12.1</w:t>
      </w:r>
      <w:r>
        <w:tab/>
        <w:t>Definition</w:t>
      </w:r>
      <w:bookmarkEnd w:id="38"/>
      <w:bookmarkEnd w:id="39"/>
      <w:bookmarkEnd w:id="40"/>
      <w:bookmarkEnd w:id="41"/>
      <w:bookmarkEnd w:id="42"/>
    </w:p>
    <w:p w14:paraId="1754D237" w14:textId="77777777" w:rsidR="00ED0A9F" w:rsidRDefault="00ED0A9F" w:rsidP="00ED0A9F">
      <w:r>
        <w:t>This data type represents the maximum number of concurrent PDU sessions supported by the network slice (</w:t>
      </w:r>
      <w:r>
        <w:rPr>
          <w:rFonts w:cs="Arial"/>
          <w:snapToGrid w:val="0"/>
          <w:szCs w:val="18"/>
        </w:rPr>
        <w:t>see clause 3.4.16 of GSMA NG.116 [50]</w:t>
      </w:r>
      <w:r>
        <w:t xml:space="preserve">). </w:t>
      </w:r>
    </w:p>
    <w:p w14:paraId="2C1146FF" w14:textId="77777777" w:rsidR="00ED0A9F" w:rsidRDefault="00ED0A9F" w:rsidP="00ED0A9F">
      <w:pPr>
        <w:pStyle w:val="4"/>
      </w:pPr>
      <w:bookmarkStart w:id="43" w:name="_Toc59183253"/>
      <w:bookmarkStart w:id="44" w:name="_Toc59184719"/>
      <w:bookmarkStart w:id="45" w:name="_Toc59195654"/>
      <w:bookmarkStart w:id="46" w:name="_Toc59440082"/>
      <w:bookmarkStart w:id="47" w:name="_Toc67990505"/>
      <w:r>
        <w:t>6</w:t>
      </w:r>
      <w:r>
        <w:rPr>
          <w:lang w:eastAsia="zh-CN"/>
        </w:rPr>
        <w:t>.</w:t>
      </w:r>
      <w:r>
        <w:t>3.12.2</w:t>
      </w:r>
      <w:r>
        <w:tab/>
        <w:t>Attributes</w:t>
      </w:r>
      <w:bookmarkEnd w:id="43"/>
      <w:bookmarkEnd w:id="44"/>
      <w:bookmarkEnd w:id="45"/>
      <w:bookmarkEnd w:id="46"/>
      <w:bookmarkEnd w:id="47"/>
    </w:p>
    <w:p w14:paraId="2DDD7543" w14:textId="77777777" w:rsidR="00ED0A9F" w:rsidRPr="00F17312" w:rsidRDefault="00ED0A9F" w:rsidP="00ED0A9F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ED0A9F" w14:paraId="2D9DFDBE" w14:textId="77777777" w:rsidTr="0012318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3E84FE7" w14:textId="77777777" w:rsidR="00ED0A9F" w:rsidRDefault="00ED0A9F" w:rsidP="001231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24E0C1D" w14:textId="77777777" w:rsidR="00ED0A9F" w:rsidRDefault="00ED0A9F" w:rsidP="001231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7337B0B" w14:textId="77777777" w:rsidR="00ED0A9F" w:rsidRDefault="00ED0A9F" w:rsidP="0012318C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D042BE9" w14:textId="77777777" w:rsidR="00ED0A9F" w:rsidRDefault="00ED0A9F" w:rsidP="0012318C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4157E76" w14:textId="77777777" w:rsidR="00ED0A9F" w:rsidRDefault="00ED0A9F" w:rsidP="001231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7A12F3C" w14:textId="77777777" w:rsidR="00ED0A9F" w:rsidRDefault="00ED0A9F" w:rsidP="001231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ED0A9F" w14:paraId="60F9ACD2" w14:textId="77777777" w:rsidTr="0012318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C3FE9" w14:textId="77777777" w:rsidR="00ED0A9F" w:rsidRDefault="00ED0A9F" w:rsidP="0012318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C97F9" w14:textId="77777777" w:rsidR="00ED0A9F" w:rsidRDefault="00ED0A9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F0C7D" w14:textId="77777777" w:rsidR="00ED0A9F" w:rsidRDefault="00ED0A9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F9DD" w14:textId="77777777" w:rsidR="00ED0A9F" w:rsidRDefault="00ED0A9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48734" w14:textId="77777777" w:rsidR="00ED0A9F" w:rsidRDefault="00ED0A9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3895E" w14:textId="77777777" w:rsidR="00ED0A9F" w:rsidRDefault="00ED0A9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D0A9F" w14:paraId="47A64C79" w14:textId="77777777" w:rsidTr="0012318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CDAD" w14:textId="77777777" w:rsidR="00ED0A9F" w:rsidRDefault="00ED0A9F" w:rsidP="0012318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3GPPNoOfPDUSessions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A5A6F" w14:textId="77777777" w:rsidR="00ED0A9F" w:rsidRDefault="00ED0A9F" w:rsidP="0012318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C4670" w14:textId="77777777" w:rsidR="00ED0A9F" w:rsidRDefault="00ED0A9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72907" w14:textId="139E4633" w:rsidR="00ED0A9F" w:rsidRDefault="00ED0A9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48" w:author="Huawei" w:date="2024-11-04T19:29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del w:id="49" w:author="Huawei" w:date="2024-11-04T19:29:00Z">
              <w:r w:rsidDel="00ED0A9F">
                <w:rPr>
                  <w:rFonts w:cs="Arial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D293" w14:textId="77777777" w:rsidR="00ED0A9F" w:rsidRDefault="00ED0A9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433DC" w14:textId="77777777" w:rsidR="00ED0A9F" w:rsidRDefault="00ED0A9F" w:rsidP="0012318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D0A9F" w14:paraId="166EDB04" w14:textId="77777777" w:rsidTr="0012318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97B8" w14:textId="77777777" w:rsidR="00ED0A9F" w:rsidRDefault="00ED0A9F" w:rsidP="0012318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non</w:t>
            </w:r>
            <w:r w:rsidDel="00D013F2">
              <w:rPr>
                <w:rFonts w:ascii="Courier New" w:hAnsi="Courier New" w:cs="Courier New"/>
                <w:szCs w:val="18"/>
                <w:lang w:eastAsia="zh-CN"/>
              </w:rPr>
              <w:t>3GPPnOofPDUSessions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5EE9" w14:textId="77777777" w:rsidR="00ED0A9F" w:rsidRDefault="00ED0A9F" w:rsidP="0012318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EE27" w14:textId="77777777" w:rsidR="00ED0A9F" w:rsidRDefault="00ED0A9F" w:rsidP="0012318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4263" w14:textId="39F7CA5A" w:rsidR="00ED0A9F" w:rsidRDefault="00ED0A9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50" w:author="Huawei" w:date="2024-11-04T19:29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del w:id="51" w:author="Huawei" w:date="2024-11-04T19:29:00Z">
              <w:r w:rsidDel="00ED0A9F">
                <w:rPr>
                  <w:rFonts w:cs="Arial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78E0" w14:textId="77777777" w:rsidR="00ED0A9F" w:rsidRDefault="00ED0A9F" w:rsidP="0012318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09F4" w14:textId="77777777" w:rsidR="00ED0A9F" w:rsidRDefault="00ED0A9F" w:rsidP="0012318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35D4E838" w14:textId="77777777" w:rsidR="00ED0A9F" w:rsidRPr="00F17312" w:rsidRDefault="00ED0A9F" w:rsidP="00ED0A9F">
      <w:bookmarkStart w:id="52" w:name="_Toc59183254"/>
      <w:bookmarkStart w:id="53" w:name="_Toc59184720"/>
      <w:bookmarkStart w:id="54" w:name="_Toc59195655"/>
      <w:bookmarkStart w:id="55" w:name="_Toc59440083"/>
      <w:bookmarkStart w:id="56" w:name="_Toc67990506"/>
    </w:p>
    <w:p w14:paraId="43DD75EC" w14:textId="77777777" w:rsidR="00ED0A9F" w:rsidRDefault="00ED0A9F" w:rsidP="00ED0A9F">
      <w:pPr>
        <w:pStyle w:val="4"/>
      </w:pPr>
      <w:r>
        <w:lastRenderedPageBreak/>
        <w:t>6.3.12.3</w:t>
      </w:r>
      <w:r>
        <w:tab/>
        <w:t>Attribute constraints</w:t>
      </w:r>
      <w:bookmarkEnd w:id="52"/>
      <w:bookmarkEnd w:id="53"/>
      <w:bookmarkEnd w:id="54"/>
      <w:bookmarkEnd w:id="55"/>
      <w:bookmarkEnd w:id="56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ED0A9F" w14:paraId="3B629685" w14:textId="77777777" w:rsidTr="0012318C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201C6D0" w14:textId="77777777" w:rsidR="00ED0A9F" w:rsidRDefault="00ED0A9F" w:rsidP="0012318C">
            <w:pPr>
              <w:pStyle w:val="TAH"/>
            </w:pPr>
            <w: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34D881" w14:textId="77777777" w:rsidR="00ED0A9F" w:rsidRDefault="00ED0A9F" w:rsidP="0012318C">
            <w:pPr>
              <w:pStyle w:val="TAH"/>
            </w:pPr>
            <w:r>
              <w:t>Definition</w:t>
            </w:r>
          </w:p>
        </w:tc>
      </w:tr>
      <w:tr w:rsidR="00ED0A9F" w14:paraId="1F4F7152" w14:textId="77777777" w:rsidTr="0012318C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34FF" w14:textId="77777777" w:rsidR="00ED0A9F" w:rsidRDefault="00ED0A9F" w:rsidP="0012318C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3GPPNoOfPDUSessions 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FBD2" w14:textId="77777777" w:rsidR="00ED0A9F" w:rsidRDefault="00ED0A9F" w:rsidP="0012318C">
            <w:pPr>
              <w:pStyle w:val="TAL"/>
              <w:rPr>
                <w:lang w:val="en-IE"/>
              </w:rPr>
            </w:pPr>
            <w:r>
              <w:rPr>
                <w:lang w:val="en-IE"/>
              </w:rPr>
              <w:t xml:space="preserve">Condition: This attribute is mandatory only </w:t>
            </w:r>
            <w:r>
              <w:rPr>
                <w:i/>
                <w:iCs/>
                <w:lang w:val="en-IE"/>
              </w:rPr>
              <w:t>when requirements are being defined for 3GPP access type.</w:t>
            </w:r>
          </w:p>
        </w:tc>
      </w:tr>
      <w:tr w:rsidR="00ED0A9F" w14:paraId="51E96E76" w14:textId="77777777" w:rsidTr="0012318C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1BF3" w14:textId="77777777" w:rsidR="00ED0A9F" w:rsidRDefault="00ED0A9F" w:rsidP="0012318C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non3GPPNoOfPDUSessions 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05DB" w14:textId="77777777" w:rsidR="00ED0A9F" w:rsidRDefault="00ED0A9F" w:rsidP="0012318C">
            <w:pPr>
              <w:pStyle w:val="TAL"/>
              <w:rPr>
                <w:lang w:val="en-IE"/>
              </w:rPr>
            </w:pPr>
            <w:r>
              <w:rPr>
                <w:lang w:val="en-IE"/>
              </w:rPr>
              <w:t xml:space="preserve">Condition: This attribute is mandatory only </w:t>
            </w:r>
            <w:r>
              <w:rPr>
                <w:i/>
                <w:iCs/>
                <w:lang w:val="en-IE"/>
              </w:rPr>
              <w:t>when requirements are being defined for non 3GPP access type.</w:t>
            </w:r>
          </w:p>
        </w:tc>
      </w:tr>
      <w:tr w:rsidR="00ED0A9F" w14:paraId="438C13E1" w14:textId="77777777" w:rsidTr="0012318C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7EC9" w14:textId="77777777" w:rsidR="00ED0A9F" w:rsidRDefault="00ED0A9F" w:rsidP="0012318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r w:rsidRPr="003C6572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3C6572"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974C" w14:textId="77777777" w:rsidR="00ED0A9F" w:rsidRDefault="00ED0A9F" w:rsidP="0012318C">
            <w:pPr>
              <w:pStyle w:val="TAL"/>
              <w:rPr>
                <w:lang w:val="en-IE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77D76">
              <w:rPr>
                <w:lang w:val="en-IE"/>
              </w:rPr>
              <w:t>when requirements are being defined on</w:t>
            </w:r>
            <w:r w:rsidRPr="004B6456">
              <w:rPr>
                <w:lang w:val="en-IE"/>
              </w:rPr>
              <w:t xml:space="preserve"> </w:t>
            </w:r>
            <w:r>
              <w:rPr>
                <w:lang w:val="en-IE"/>
              </w:rPr>
              <w:t>m</w:t>
            </w:r>
            <w:r w:rsidRPr="00B77D76">
              <w:rPr>
                <w:lang w:val="en-IE"/>
              </w:rPr>
              <w:t>aximum number of PDU sessions</w:t>
            </w:r>
            <w:r>
              <w:rPr>
                <w:lang w:val="en-IE"/>
              </w:rPr>
              <w:t xml:space="preserve"> </w:t>
            </w:r>
            <w:r w:rsidRPr="004B6456">
              <w:rPr>
                <w:lang w:val="en-IE"/>
              </w:rPr>
              <w:t>per network slice (GSMA attribute)</w:t>
            </w:r>
            <w:r>
              <w:rPr>
                <w:lang w:val="en-IE"/>
              </w:rPr>
              <w:t xml:space="preserve"> in ServiceProfile.</w:t>
            </w:r>
            <w:r w:rsidRPr="004B6456">
              <w:rPr>
                <w:lang w:val="en-IE"/>
              </w:rPr>
              <w:t xml:space="preserve"> </w:t>
            </w:r>
          </w:p>
        </w:tc>
      </w:tr>
    </w:tbl>
    <w:p w14:paraId="6FE38457" w14:textId="77777777" w:rsidR="00ED0A9F" w:rsidRDefault="00ED0A9F" w:rsidP="00ED0A9F">
      <w:pPr>
        <w:rPr>
          <w:lang w:eastAsia="zh-CN"/>
        </w:rPr>
      </w:pPr>
    </w:p>
    <w:p w14:paraId="0658E323" w14:textId="77777777" w:rsidR="00ED0A9F" w:rsidRDefault="00ED0A9F" w:rsidP="00ED0A9F">
      <w:pPr>
        <w:pStyle w:val="4"/>
      </w:pPr>
      <w:bookmarkStart w:id="57" w:name="_Toc59183255"/>
      <w:bookmarkStart w:id="58" w:name="_Toc59184721"/>
      <w:bookmarkStart w:id="59" w:name="_Toc59195656"/>
      <w:bookmarkStart w:id="60" w:name="_Toc59440084"/>
      <w:bookmarkStart w:id="61" w:name="_Toc67990507"/>
      <w:r>
        <w:rPr>
          <w:lang w:eastAsia="zh-CN"/>
        </w:rPr>
        <w:t>6.3.12.</w:t>
      </w:r>
      <w:r>
        <w:t>4</w:t>
      </w:r>
      <w:r>
        <w:tab/>
        <w:t>Notifications</w:t>
      </w:r>
      <w:bookmarkEnd w:id="57"/>
      <w:bookmarkEnd w:id="58"/>
      <w:bookmarkEnd w:id="59"/>
      <w:bookmarkEnd w:id="60"/>
      <w:bookmarkEnd w:id="61"/>
    </w:p>
    <w:p w14:paraId="1B0E6DFD" w14:textId="77777777" w:rsidR="00ED0A9F" w:rsidRDefault="00ED0A9F" w:rsidP="00ED0A9F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393749D5" w14:textId="19183398" w:rsidR="00ED0A9F" w:rsidRDefault="00ED0A9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D0A9F" w14:paraId="35C3D176" w14:textId="77777777" w:rsidTr="0012318C">
        <w:tc>
          <w:tcPr>
            <w:tcW w:w="9521" w:type="dxa"/>
            <w:shd w:val="clear" w:color="auto" w:fill="FFFFCC"/>
            <w:vAlign w:val="center"/>
          </w:tcPr>
          <w:p w14:paraId="59693FDC" w14:textId="48823250" w:rsidR="00ED0A9F" w:rsidRDefault="00ED0A9F" w:rsidP="001231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ED0A9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4E44C8A" w14:textId="77777777" w:rsidR="00ED0A9F" w:rsidRDefault="00ED0A9F" w:rsidP="00ED0A9F">
      <w:pPr>
        <w:pStyle w:val="3"/>
        <w:rPr>
          <w:lang w:eastAsia="zh-CN"/>
        </w:rPr>
      </w:pPr>
      <w:r>
        <w:rPr>
          <w:rFonts w:hint="eastAsia"/>
          <w:noProof/>
          <w:lang w:eastAsia="zh-CN"/>
        </w:rPr>
        <w:t xml:space="preserve"> </w:t>
      </w:r>
      <w:bookmarkStart w:id="62" w:name="_Toc59183272"/>
      <w:bookmarkStart w:id="63" w:name="_Toc59184738"/>
      <w:bookmarkStart w:id="64" w:name="_Toc59195673"/>
      <w:bookmarkStart w:id="65" w:name="_Toc59440101"/>
      <w:bookmarkStart w:id="66" w:name="_Toc67990524"/>
      <w:r>
        <w:rPr>
          <w:lang w:eastAsia="zh-CN"/>
        </w:rPr>
        <w:t>6.3.17</w:t>
      </w:r>
      <w:r>
        <w:rPr>
          <w:rFonts w:ascii="Courier New" w:hAnsi="Courier New" w:cs="Courier New"/>
          <w:lang w:eastAsia="zh-CN"/>
        </w:rPr>
        <w:tab/>
        <w:t>TermDensity&lt;&lt;dataType&gt;&gt;</w:t>
      </w:r>
      <w:bookmarkEnd w:id="62"/>
      <w:bookmarkEnd w:id="63"/>
      <w:bookmarkEnd w:id="64"/>
      <w:bookmarkEnd w:id="65"/>
      <w:bookmarkEnd w:id="66"/>
    </w:p>
    <w:p w14:paraId="6559010E" w14:textId="77777777" w:rsidR="00ED0A9F" w:rsidRDefault="00ED0A9F" w:rsidP="00ED0A9F">
      <w:pPr>
        <w:pStyle w:val="4"/>
      </w:pPr>
      <w:bookmarkStart w:id="67" w:name="_Toc59183273"/>
      <w:bookmarkStart w:id="68" w:name="_Toc59184739"/>
      <w:bookmarkStart w:id="69" w:name="_Toc59195674"/>
      <w:bookmarkStart w:id="70" w:name="_Toc59440102"/>
      <w:bookmarkStart w:id="71" w:name="_Toc67990525"/>
      <w:r>
        <w:t>6.3.17.1</w:t>
      </w:r>
      <w:r>
        <w:tab/>
        <w:t>Definition</w:t>
      </w:r>
      <w:bookmarkEnd w:id="67"/>
      <w:bookmarkEnd w:id="68"/>
      <w:bookmarkEnd w:id="69"/>
      <w:bookmarkEnd w:id="70"/>
      <w:bookmarkEnd w:id="71"/>
    </w:p>
    <w:p w14:paraId="228A5566" w14:textId="77777777" w:rsidR="00ED0A9F" w:rsidRDefault="00ED0A9F" w:rsidP="00ED0A9F">
      <w:r>
        <w:t>This data type represents Terminal density (</w:t>
      </w:r>
      <w:r>
        <w:rPr>
          <w:rFonts w:cs="Arial"/>
          <w:snapToGrid w:val="0"/>
          <w:szCs w:val="18"/>
        </w:rPr>
        <w:t>See Clause 3.4.30 of GSMA NG.116 [50]</w:t>
      </w:r>
      <w:r>
        <w:t xml:space="preserve">). </w:t>
      </w:r>
    </w:p>
    <w:p w14:paraId="2FFADF54" w14:textId="77777777" w:rsidR="00ED0A9F" w:rsidRDefault="00ED0A9F" w:rsidP="00ED0A9F">
      <w:pPr>
        <w:pStyle w:val="4"/>
      </w:pPr>
      <w:bookmarkStart w:id="72" w:name="_Toc59183274"/>
      <w:bookmarkStart w:id="73" w:name="_Toc59184740"/>
      <w:bookmarkStart w:id="74" w:name="_Toc59195675"/>
      <w:bookmarkStart w:id="75" w:name="_Toc59440103"/>
      <w:bookmarkStart w:id="76" w:name="_Toc67990526"/>
      <w:r>
        <w:t>6</w:t>
      </w:r>
      <w:r>
        <w:rPr>
          <w:lang w:eastAsia="zh-CN"/>
        </w:rPr>
        <w:t>.</w:t>
      </w:r>
      <w:r>
        <w:t>3.17.2</w:t>
      </w:r>
      <w:r>
        <w:tab/>
        <w:t>Attributes</w:t>
      </w:r>
      <w:bookmarkEnd w:id="72"/>
      <w:bookmarkEnd w:id="73"/>
      <w:bookmarkEnd w:id="74"/>
      <w:bookmarkEnd w:id="75"/>
      <w:bookmarkEnd w:id="76"/>
    </w:p>
    <w:p w14:paraId="465678F9" w14:textId="77777777" w:rsidR="00ED0A9F" w:rsidRPr="00F17312" w:rsidRDefault="00ED0A9F" w:rsidP="00ED0A9F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ED0A9F" w14:paraId="0AB8621B" w14:textId="77777777" w:rsidTr="0012318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E6BD207" w14:textId="77777777" w:rsidR="00ED0A9F" w:rsidRDefault="00ED0A9F" w:rsidP="001231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9655420" w14:textId="77777777" w:rsidR="00ED0A9F" w:rsidRDefault="00ED0A9F" w:rsidP="001231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F591397" w14:textId="77777777" w:rsidR="00ED0A9F" w:rsidRDefault="00ED0A9F" w:rsidP="0012318C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75131AA" w14:textId="77777777" w:rsidR="00ED0A9F" w:rsidRDefault="00ED0A9F" w:rsidP="0012318C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0EB2E3C" w14:textId="77777777" w:rsidR="00ED0A9F" w:rsidRDefault="00ED0A9F" w:rsidP="001231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95987B7" w14:textId="77777777" w:rsidR="00ED0A9F" w:rsidRDefault="00ED0A9F" w:rsidP="001231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ED0A9F" w14:paraId="14DE75E9" w14:textId="77777777" w:rsidTr="0012318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6B7E" w14:textId="77777777" w:rsidR="00ED0A9F" w:rsidRDefault="00ED0A9F" w:rsidP="0012318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097C5" w14:textId="77777777" w:rsidR="00ED0A9F" w:rsidRDefault="00ED0A9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B0F9F" w14:textId="77777777" w:rsidR="00ED0A9F" w:rsidRDefault="00ED0A9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234C" w14:textId="77777777" w:rsidR="00ED0A9F" w:rsidRDefault="00ED0A9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00F7" w14:textId="77777777" w:rsidR="00ED0A9F" w:rsidRDefault="00ED0A9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7BBDA" w14:textId="77777777" w:rsidR="00ED0A9F" w:rsidRDefault="00ED0A9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D0A9F" w14:paraId="71991650" w14:textId="77777777" w:rsidTr="0012318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E2BB6" w14:textId="77777777" w:rsidR="00ED0A9F" w:rsidRDefault="00ED0A9F" w:rsidP="0012318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FA434" w14:textId="77777777" w:rsidR="00ED0A9F" w:rsidRDefault="00ED0A9F" w:rsidP="0012318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B5CD8" w14:textId="77777777" w:rsidR="00ED0A9F" w:rsidRDefault="00ED0A9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5B159" w14:textId="57699EC9" w:rsidR="00ED0A9F" w:rsidRDefault="00ED0A9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77" w:author="Huawei" w:date="2024-11-04T19:29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del w:id="78" w:author="Huawei" w:date="2024-11-04T19:29:00Z">
              <w:r w:rsidDel="00ED0A9F">
                <w:rPr>
                  <w:rFonts w:cs="Arial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165F1" w14:textId="77777777" w:rsidR="00ED0A9F" w:rsidRDefault="00ED0A9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BABF" w14:textId="77777777" w:rsidR="00ED0A9F" w:rsidRDefault="00ED0A9F" w:rsidP="0012318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18F9EE9B" w14:textId="77777777" w:rsidR="00ED0A9F" w:rsidRPr="00F17312" w:rsidRDefault="00ED0A9F" w:rsidP="00ED0A9F">
      <w:bookmarkStart w:id="79" w:name="_Toc59183275"/>
      <w:bookmarkStart w:id="80" w:name="_Toc59184741"/>
      <w:bookmarkStart w:id="81" w:name="_Toc59195676"/>
      <w:bookmarkStart w:id="82" w:name="_Toc59440104"/>
      <w:bookmarkStart w:id="83" w:name="_Toc67990527"/>
    </w:p>
    <w:p w14:paraId="47436761" w14:textId="77777777" w:rsidR="00ED0A9F" w:rsidRDefault="00ED0A9F" w:rsidP="00ED0A9F">
      <w:pPr>
        <w:pStyle w:val="4"/>
      </w:pPr>
      <w:r>
        <w:t>6.3.17.3</w:t>
      </w:r>
      <w:r>
        <w:tab/>
        <w:t>Attribute constraints</w:t>
      </w:r>
      <w:bookmarkEnd w:id="79"/>
      <w:bookmarkEnd w:id="80"/>
      <w:bookmarkEnd w:id="81"/>
      <w:bookmarkEnd w:id="82"/>
      <w:bookmarkEnd w:id="83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ED0A9F" w:rsidRPr="003C6572" w14:paraId="296D4056" w14:textId="77777777" w:rsidTr="0012318C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E1E17B" w14:textId="77777777" w:rsidR="00ED0A9F" w:rsidRPr="003C6572" w:rsidRDefault="00ED0A9F" w:rsidP="0012318C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942572" w14:textId="77777777" w:rsidR="00ED0A9F" w:rsidRPr="003C6572" w:rsidRDefault="00ED0A9F" w:rsidP="0012318C">
            <w:pPr>
              <w:pStyle w:val="TAH"/>
            </w:pPr>
            <w:r w:rsidRPr="003C6572">
              <w:t>Definition</w:t>
            </w:r>
          </w:p>
        </w:tc>
      </w:tr>
      <w:tr w:rsidR="00ED0A9F" w:rsidRPr="00B77D76" w14:paraId="7D186E7D" w14:textId="77777777" w:rsidTr="0012318C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E660" w14:textId="77777777" w:rsidR="00ED0A9F" w:rsidRPr="003C6572" w:rsidRDefault="00ED0A9F" w:rsidP="0012318C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r w:rsidRPr="003C6572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3C6572"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E77D" w14:textId="77777777" w:rsidR="00ED0A9F" w:rsidRPr="00B77D76" w:rsidRDefault="00ED0A9F" w:rsidP="001231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t>terminal density</w:t>
            </w:r>
            <w:r w:rsidRPr="004B6456">
              <w:rPr>
                <w:lang w:val="en-IE"/>
              </w:rPr>
              <w:t xml:space="preserve"> (GSMA attribute)</w:t>
            </w:r>
            <w:r>
              <w:rPr>
                <w:lang w:val="en-IE"/>
              </w:rPr>
              <w:t xml:space="preserve"> in ServiceProfile.</w:t>
            </w:r>
            <w:r w:rsidRPr="004B6456">
              <w:rPr>
                <w:lang w:val="en-IE"/>
              </w:rPr>
              <w:t xml:space="preserve"> </w:t>
            </w:r>
          </w:p>
        </w:tc>
      </w:tr>
    </w:tbl>
    <w:p w14:paraId="2D53A793" w14:textId="77777777" w:rsidR="00ED0A9F" w:rsidRDefault="00ED0A9F" w:rsidP="00ED0A9F">
      <w:pPr>
        <w:rPr>
          <w:lang w:eastAsia="zh-CN"/>
        </w:rPr>
      </w:pPr>
    </w:p>
    <w:p w14:paraId="7D50771C" w14:textId="77777777" w:rsidR="00ED0A9F" w:rsidRDefault="00ED0A9F" w:rsidP="00ED0A9F">
      <w:pPr>
        <w:pStyle w:val="4"/>
      </w:pPr>
      <w:bookmarkStart w:id="84" w:name="_Toc59183276"/>
      <w:bookmarkStart w:id="85" w:name="_Toc59184742"/>
      <w:bookmarkStart w:id="86" w:name="_Toc59195677"/>
      <w:bookmarkStart w:id="87" w:name="_Toc59440105"/>
      <w:bookmarkStart w:id="88" w:name="_Toc67990528"/>
      <w:r>
        <w:rPr>
          <w:lang w:eastAsia="zh-CN"/>
        </w:rPr>
        <w:t>6.3.17.</w:t>
      </w:r>
      <w:r>
        <w:t>4</w:t>
      </w:r>
      <w:r>
        <w:tab/>
        <w:t>Notifications</w:t>
      </w:r>
      <w:bookmarkEnd w:id="84"/>
      <w:bookmarkEnd w:id="85"/>
      <w:bookmarkEnd w:id="86"/>
      <w:bookmarkEnd w:id="87"/>
      <w:bookmarkEnd w:id="88"/>
    </w:p>
    <w:p w14:paraId="4431D753" w14:textId="09FD6EC0" w:rsidR="00ED0A9F" w:rsidRDefault="00ED0A9F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D0A9F" w14:paraId="0D131462" w14:textId="77777777" w:rsidTr="0012318C">
        <w:tc>
          <w:tcPr>
            <w:tcW w:w="9521" w:type="dxa"/>
            <w:shd w:val="clear" w:color="auto" w:fill="FFFFCC"/>
            <w:vAlign w:val="center"/>
          </w:tcPr>
          <w:p w14:paraId="674CEC53" w14:textId="04E1566E" w:rsidR="00ED0A9F" w:rsidRDefault="00ED0A9F" w:rsidP="001231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 w:rsidRPr="00ED0A9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0C61E77" w14:textId="77777777" w:rsidR="00ED0A9F" w:rsidRDefault="00ED0A9F" w:rsidP="00ED0A9F">
      <w:pPr>
        <w:pStyle w:val="3"/>
        <w:rPr>
          <w:lang w:eastAsia="zh-CN"/>
        </w:rPr>
      </w:pPr>
      <w:r>
        <w:rPr>
          <w:rFonts w:hint="eastAsia"/>
          <w:noProof/>
          <w:lang w:eastAsia="zh-CN"/>
        </w:rPr>
        <w:t xml:space="preserve"> </w:t>
      </w:r>
      <w:r>
        <w:rPr>
          <w:lang w:eastAsia="zh-CN"/>
        </w:rPr>
        <w:t>6.3.38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MaxNumberofUEs &lt;&lt;dataType&gt;&gt;</w:t>
      </w:r>
    </w:p>
    <w:p w14:paraId="0B8B8124" w14:textId="77777777" w:rsidR="00ED0A9F" w:rsidRDefault="00ED0A9F" w:rsidP="00ED0A9F">
      <w:pPr>
        <w:pStyle w:val="4"/>
      </w:pPr>
      <w:r>
        <w:t>6.3.38.1</w:t>
      </w:r>
      <w:r>
        <w:tab/>
        <w:t>Definition</w:t>
      </w:r>
    </w:p>
    <w:p w14:paraId="01E6079E" w14:textId="77777777" w:rsidR="00ED0A9F" w:rsidRDefault="00ED0A9F" w:rsidP="00ED0A9F">
      <w:r>
        <w:t>This data type represents the maximum number of concurrent UEs supported by the network slice (</w:t>
      </w:r>
      <w:r>
        <w:rPr>
          <w:rFonts w:cs="Arial"/>
          <w:snapToGrid w:val="0"/>
          <w:szCs w:val="18"/>
        </w:rPr>
        <w:t>see clause 3.4.17 of GSMA NG.116 [50]</w:t>
      </w:r>
      <w:r>
        <w:t xml:space="preserve">). </w:t>
      </w:r>
    </w:p>
    <w:p w14:paraId="70BEDB16" w14:textId="77777777" w:rsidR="00ED0A9F" w:rsidRDefault="00ED0A9F" w:rsidP="00ED0A9F">
      <w:pPr>
        <w:pStyle w:val="4"/>
      </w:pPr>
      <w:r>
        <w:lastRenderedPageBreak/>
        <w:t>6</w:t>
      </w:r>
      <w:r>
        <w:rPr>
          <w:lang w:eastAsia="zh-CN"/>
        </w:rPr>
        <w:t>.</w:t>
      </w:r>
      <w:r>
        <w:t>3.38.2</w:t>
      </w:r>
      <w:r>
        <w:tab/>
        <w:t>Attributes</w:t>
      </w:r>
    </w:p>
    <w:p w14:paraId="64E7DF04" w14:textId="77777777" w:rsidR="00ED0A9F" w:rsidRDefault="00ED0A9F" w:rsidP="00ED0A9F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ED0A9F" w14:paraId="51B03928" w14:textId="77777777" w:rsidTr="0012318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E638F52" w14:textId="77777777" w:rsidR="00ED0A9F" w:rsidRDefault="00ED0A9F" w:rsidP="001231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C7E01B9" w14:textId="77777777" w:rsidR="00ED0A9F" w:rsidRDefault="00ED0A9F" w:rsidP="001231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914F43E" w14:textId="77777777" w:rsidR="00ED0A9F" w:rsidRDefault="00ED0A9F" w:rsidP="0012318C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3EAC6CA" w14:textId="77777777" w:rsidR="00ED0A9F" w:rsidRDefault="00ED0A9F" w:rsidP="0012318C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0D90C2D" w14:textId="77777777" w:rsidR="00ED0A9F" w:rsidRDefault="00ED0A9F" w:rsidP="001231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1B4D731" w14:textId="77777777" w:rsidR="00ED0A9F" w:rsidRDefault="00ED0A9F" w:rsidP="001231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ED0A9F" w14:paraId="55C24A38" w14:textId="77777777" w:rsidTr="0012318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DA2DF" w14:textId="77777777" w:rsidR="00ED0A9F" w:rsidRDefault="00ED0A9F" w:rsidP="0012318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E4212" w14:textId="77777777" w:rsidR="00ED0A9F" w:rsidRDefault="00ED0A9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96629" w14:textId="77777777" w:rsidR="00ED0A9F" w:rsidRDefault="00ED0A9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10085" w14:textId="77777777" w:rsidR="00ED0A9F" w:rsidRDefault="00ED0A9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CF0D" w14:textId="77777777" w:rsidR="00ED0A9F" w:rsidRDefault="00ED0A9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CEC4E" w14:textId="77777777" w:rsidR="00ED0A9F" w:rsidRDefault="00ED0A9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D0A9F" w14:paraId="659CB5D5" w14:textId="77777777" w:rsidTr="0012318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6370A" w14:textId="77777777" w:rsidR="00ED0A9F" w:rsidRDefault="00ED0A9F" w:rsidP="0012318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3GPPNoOfUEs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354E" w14:textId="77777777" w:rsidR="00ED0A9F" w:rsidRDefault="00ED0A9F" w:rsidP="0012318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AD6D" w14:textId="77777777" w:rsidR="00ED0A9F" w:rsidRDefault="00ED0A9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9225D" w14:textId="02D9A6DB" w:rsidR="00ED0A9F" w:rsidRDefault="00ED0A9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89" w:author="Huawei" w:date="2024-11-04T19:29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del w:id="90" w:author="Huawei" w:date="2024-11-04T19:29:00Z">
              <w:r w:rsidDel="00ED0A9F">
                <w:rPr>
                  <w:rFonts w:cs="Arial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815B0" w14:textId="77777777" w:rsidR="00ED0A9F" w:rsidRDefault="00ED0A9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DADA" w14:textId="77777777" w:rsidR="00ED0A9F" w:rsidRDefault="00ED0A9F" w:rsidP="0012318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D0A9F" w14:paraId="50D1E91D" w14:textId="77777777" w:rsidTr="0012318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A803" w14:textId="77777777" w:rsidR="00ED0A9F" w:rsidRDefault="00ED0A9F" w:rsidP="0012318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non3GPPNoOfUEs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49B1" w14:textId="77777777" w:rsidR="00ED0A9F" w:rsidRDefault="00ED0A9F" w:rsidP="0012318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D388" w14:textId="77777777" w:rsidR="00ED0A9F" w:rsidRDefault="00ED0A9F" w:rsidP="0012318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E623" w14:textId="72E2D07C" w:rsidR="00ED0A9F" w:rsidRDefault="00ED0A9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91" w:author="Huawei" w:date="2024-11-04T19:29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del w:id="92" w:author="Huawei" w:date="2024-11-04T19:29:00Z">
              <w:r w:rsidDel="00ED0A9F">
                <w:rPr>
                  <w:rFonts w:cs="Arial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D5D6" w14:textId="77777777" w:rsidR="00ED0A9F" w:rsidRDefault="00ED0A9F" w:rsidP="0012318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35CD" w14:textId="77777777" w:rsidR="00ED0A9F" w:rsidRDefault="00ED0A9F" w:rsidP="0012318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1FE8F041" w14:textId="77777777" w:rsidR="00ED0A9F" w:rsidRDefault="00ED0A9F" w:rsidP="00ED0A9F"/>
    <w:p w14:paraId="4655A49C" w14:textId="77777777" w:rsidR="00ED0A9F" w:rsidRDefault="00ED0A9F" w:rsidP="00ED0A9F">
      <w:pPr>
        <w:pStyle w:val="4"/>
      </w:pPr>
      <w:r>
        <w:t>6.3.38.3</w:t>
      </w:r>
      <w:r>
        <w:tab/>
        <w:t>Attribute constraints</w:t>
      </w:r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ED0A9F" w14:paraId="10AB1295" w14:textId="77777777" w:rsidTr="0012318C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98DAF3" w14:textId="77777777" w:rsidR="00ED0A9F" w:rsidRDefault="00ED0A9F" w:rsidP="0012318C">
            <w:pPr>
              <w:pStyle w:val="TAH"/>
            </w:pPr>
            <w: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1473CC" w14:textId="77777777" w:rsidR="00ED0A9F" w:rsidRDefault="00ED0A9F" w:rsidP="0012318C">
            <w:pPr>
              <w:pStyle w:val="TAH"/>
            </w:pPr>
            <w:r>
              <w:t>Definition</w:t>
            </w:r>
          </w:p>
        </w:tc>
      </w:tr>
      <w:tr w:rsidR="00ED0A9F" w14:paraId="3AD4BAC0" w14:textId="77777777" w:rsidTr="0012318C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9DD2" w14:textId="77777777" w:rsidR="00ED0A9F" w:rsidRDefault="00ED0A9F" w:rsidP="0012318C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3GPPNoOfUEs 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43E6" w14:textId="77777777" w:rsidR="00ED0A9F" w:rsidRDefault="00ED0A9F" w:rsidP="0012318C">
            <w:pPr>
              <w:pStyle w:val="TAL"/>
              <w:rPr>
                <w:lang w:val="en-IE"/>
              </w:rPr>
            </w:pPr>
            <w:r>
              <w:rPr>
                <w:lang w:val="en-IE"/>
              </w:rPr>
              <w:t xml:space="preserve">Condition: This attribute is mandatory only </w:t>
            </w:r>
            <w:r>
              <w:rPr>
                <w:i/>
                <w:iCs/>
                <w:lang w:val="en-IE"/>
              </w:rPr>
              <w:t>when requirements are being defined for 3GPP access type.</w:t>
            </w:r>
          </w:p>
        </w:tc>
      </w:tr>
      <w:tr w:rsidR="00ED0A9F" w14:paraId="4F2B2F40" w14:textId="77777777" w:rsidTr="0012318C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3CAF" w14:textId="77777777" w:rsidR="00ED0A9F" w:rsidRDefault="00ED0A9F" w:rsidP="0012318C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non3GPPNoOfUEs 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AC63" w14:textId="77777777" w:rsidR="00ED0A9F" w:rsidRDefault="00ED0A9F" w:rsidP="0012318C">
            <w:pPr>
              <w:pStyle w:val="TAL"/>
              <w:rPr>
                <w:lang w:val="en-IE"/>
              </w:rPr>
            </w:pPr>
            <w:r>
              <w:rPr>
                <w:lang w:val="en-IE"/>
              </w:rPr>
              <w:t xml:space="preserve">Condition: This attribute is mandatory only </w:t>
            </w:r>
            <w:r>
              <w:rPr>
                <w:i/>
                <w:iCs/>
                <w:lang w:val="en-IE"/>
              </w:rPr>
              <w:t>when requirements are being defined for non 3GPP access type.</w:t>
            </w:r>
          </w:p>
        </w:tc>
      </w:tr>
      <w:tr w:rsidR="00ED0A9F" w14:paraId="76BE6FF3" w14:textId="77777777" w:rsidTr="0012318C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898F" w14:textId="77777777" w:rsidR="00ED0A9F" w:rsidRDefault="00ED0A9F" w:rsidP="0012318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857D10">
              <w:rPr>
                <w:rFonts w:ascii="Courier New" w:hAnsi="Courier New" w:cs="Courier New"/>
                <w:szCs w:val="18"/>
                <w:lang w:eastAsia="zh-CN"/>
              </w:rPr>
              <w:t>servAttrCom 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0E96" w14:textId="77777777" w:rsidR="00ED0A9F" w:rsidRDefault="00ED0A9F" w:rsidP="0012318C">
            <w:pPr>
              <w:pStyle w:val="TAL"/>
              <w:rPr>
                <w:lang w:val="en-IE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t>maximum number of concurrent UEs supported by the network slice</w:t>
            </w:r>
            <w:r w:rsidRPr="004B6456">
              <w:rPr>
                <w:lang w:val="en-IE"/>
              </w:rPr>
              <w:t xml:space="preserve"> (GSMA attribute)</w:t>
            </w:r>
            <w:r>
              <w:rPr>
                <w:lang w:val="en-IE"/>
              </w:rPr>
              <w:t xml:space="preserve"> in ServiceProfile.</w:t>
            </w:r>
            <w:r w:rsidRPr="004B6456">
              <w:rPr>
                <w:lang w:val="en-IE"/>
              </w:rPr>
              <w:t xml:space="preserve"> </w:t>
            </w:r>
          </w:p>
        </w:tc>
      </w:tr>
    </w:tbl>
    <w:p w14:paraId="18A78D8F" w14:textId="77777777" w:rsidR="00ED0A9F" w:rsidRDefault="00ED0A9F" w:rsidP="00ED0A9F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D0A9F" w14:paraId="6FB59642" w14:textId="77777777" w:rsidTr="0012318C">
        <w:tc>
          <w:tcPr>
            <w:tcW w:w="9521" w:type="dxa"/>
            <w:shd w:val="clear" w:color="auto" w:fill="FFFFCC"/>
            <w:vAlign w:val="center"/>
          </w:tcPr>
          <w:p w14:paraId="737F24D9" w14:textId="4A038A66" w:rsidR="00ED0A9F" w:rsidRDefault="00ED0A9F" w:rsidP="001231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245264E1" w14:textId="77777777" w:rsidR="00ED0A9F" w:rsidRDefault="00ED0A9F" w:rsidP="00ED0A9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 </w:t>
      </w:r>
    </w:p>
    <w:p w14:paraId="716914B9" w14:textId="77777777" w:rsidR="00ED0A9F" w:rsidRDefault="00ED0A9F">
      <w:pPr>
        <w:rPr>
          <w:noProof/>
          <w:lang w:eastAsia="zh-CN"/>
        </w:rPr>
      </w:pPr>
    </w:p>
    <w:sectPr w:rsidR="00ED0A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10967E" w14:textId="77777777" w:rsidR="00907E3A" w:rsidRDefault="00907E3A">
      <w:r>
        <w:separator/>
      </w:r>
    </w:p>
  </w:endnote>
  <w:endnote w:type="continuationSeparator" w:id="0">
    <w:p w14:paraId="100C31EC" w14:textId="77777777" w:rsidR="00907E3A" w:rsidRDefault="00907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71DB4A" w14:textId="77777777" w:rsidR="00907E3A" w:rsidRDefault="00907E3A">
      <w:r>
        <w:separator/>
      </w:r>
    </w:p>
  </w:footnote>
  <w:footnote w:type="continuationSeparator" w:id="0">
    <w:p w14:paraId="44AE20F2" w14:textId="77777777" w:rsidR="00907E3A" w:rsidRDefault="00907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D4A0E"/>
    <w:multiLevelType w:val="hybridMultilevel"/>
    <w:tmpl w:val="275663DC"/>
    <w:lvl w:ilvl="0" w:tplc="E17CE6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2B652C8"/>
    <w:multiLevelType w:val="hybridMultilevel"/>
    <w:tmpl w:val="A4F016B4"/>
    <w:lvl w:ilvl="0" w:tplc="8DEAC8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2CA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7E3A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2D9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97A2E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0A9F"/>
    <w:rsid w:val="00EE7D7C"/>
    <w:rsid w:val="00F25D98"/>
    <w:rsid w:val="00F300FB"/>
    <w:rsid w:val="00F370D2"/>
    <w:rsid w:val="00F90BD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D0A9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D0A9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ED0A9F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aliases w:val="h3 字符"/>
    <w:link w:val="3"/>
    <w:rsid w:val="00ED0A9F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ED0A9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49B21-DEA2-4073-9E86-CB4358436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1</Pages>
  <Words>1053</Words>
  <Characters>6005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2020-02-03T08:32:00Z</dcterms:created>
  <dcterms:modified xsi:type="dcterms:W3CDTF">2024-11-08T11:58:00Z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S5-246389</vt:lpwstr>
  </property>
  <property fmtid="{D5CDD505-2E9C-101B-9397-08002B2CF9AE}" pid="10" name="Spec#">
    <vt:lpwstr>28.541</vt:lpwstr>
  </property>
  <property fmtid="{D5CDD505-2E9C-101B-9397-08002B2CF9AE}" pid="11" name="Cr#">
    <vt:lpwstr>1395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Rel-18 CR TS 28.541 Correct isWritable property for Slicing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2024-11-04</vt:lpwstr>
  </property>
  <property fmtid="{D5CDD505-2E9C-101B-9397-08002B2CF9AE}" pid="20" name="Release">
    <vt:lpwstr>Rel-18</vt:lpwstr>
  </property>
</Properties>
</file>